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1E5BB2">
        <w:rPr>
          <w:rFonts w:cs="Arial"/>
          <w:b/>
          <w:caps/>
          <w:sz w:val="28"/>
          <w:szCs w:val="28"/>
        </w:rPr>
        <w:t>1518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EA52EA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EA52EA">
              <w:rPr>
                <w:rFonts w:cs="Arial"/>
                <w:sz w:val="20"/>
                <w:szCs w:val="20"/>
              </w:rPr>
              <w:t>Solicita providências referentes à rede de esgoto que se encontra entupida na Rua Anésia Ruston, próximo ao nº 740, no Jardim das Indústrias.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Jacareí, Izaías José de Santana, sejam tomada</w:t>
      </w:r>
      <w:r w:rsidR="001C7A18">
        <w:rPr>
          <w:rFonts w:cs="Arial"/>
        </w:rPr>
        <w:t xml:space="preserve">s </w:t>
      </w:r>
      <w:r w:rsidR="00EA52EA">
        <w:rPr>
          <w:rFonts w:cs="Arial"/>
        </w:rPr>
        <w:t xml:space="preserve">as devidas </w:t>
      </w:r>
      <w:r w:rsidR="001C7A18">
        <w:rPr>
          <w:rFonts w:cs="Arial"/>
        </w:rPr>
        <w:t xml:space="preserve">providências </w:t>
      </w:r>
      <w:r w:rsidR="00EA52EA" w:rsidRPr="00EA52EA">
        <w:rPr>
          <w:rFonts w:cs="Arial"/>
        </w:rPr>
        <w:t>referentes à rede de esgoto que se encontra entupida na Rua Anésia Ruston, próximo ao nº 740, no Jardim das Indústrias.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EA52EA" w:rsidRDefault="003A77BE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EA52EA">
        <w:rPr>
          <w:rFonts w:cs="Arial"/>
        </w:rPr>
        <w:t>26 de agosto de 2020.</w:t>
      </w:r>
    </w:p>
    <w:p w:rsidR="00EA52EA" w:rsidRDefault="00EA52EA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A52EA" w:rsidRDefault="00EA52EA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A52EA" w:rsidRPr="005D429C" w:rsidRDefault="00EA52EA" w:rsidP="005D429C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EA52EA" w:rsidRPr="00F17248" w:rsidRDefault="00EA52EA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  <w:sz w:val="23"/>
          <w:szCs w:val="23"/>
        </w:rPr>
      </w:pPr>
      <w:r w:rsidRPr="005D429C">
        <w:rPr>
          <w:rFonts w:eastAsia="Calibri" w:cs="Arial"/>
          <w:lang w:eastAsia="en-US"/>
        </w:rPr>
        <w:t>Vereador - DEM</w:t>
      </w:r>
      <w:bookmarkStart w:id="0" w:name="_GoBack"/>
      <w:bookmarkEnd w:id="0"/>
    </w:p>
    <w:sectPr w:rsidR="00EA52EA" w:rsidRPr="00F17248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0EAF" w:rsidRDefault="00900EAF">
      <w:r>
        <w:separator/>
      </w:r>
    </w:p>
  </w:endnote>
  <w:endnote w:type="continuationSeparator" w:id="0">
    <w:p w:rsidR="00900EAF" w:rsidRDefault="00900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0EAF" w:rsidRDefault="00900EAF">
      <w:r>
        <w:separator/>
      </w:r>
    </w:p>
  </w:footnote>
  <w:footnote w:type="continuationSeparator" w:id="0">
    <w:p w:rsidR="00900EAF" w:rsidRDefault="00900E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20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22FC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7A575D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E5BB2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A575D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00EAF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A52EA"/>
    <w:rsid w:val="00EB04D6"/>
    <w:rsid w:val="00ED2065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CFA87-AF23-4B87-B8E0-FFCEFE913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1</Pages>
  <Words>93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4</cp:revision>
  <cp:lastPrinted>2020-08-24T12:56:00Z</cp:lastPrinted>
  <dcterms:created xsi:type="dcterms:W3CDTF">2020-08-24T12:56:00Z</dcterms:created>
  <dcterms:modified xsi:type="dcterms:W3CDTF">2020-08-24T12:56:00Z</dcterms:modified>
</cp:coreProperties>
</file>